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71D" w:rsidRDefault="0032371D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32371D" w:rsidRDefault="0032371D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630F25" w:rsidRDefault="00630F25" w:rsidP="006E0F10">
      <w:pPr>
        <w:pStyle w:val="Encabezado"/>
        <w:jc w:val="center"/>
        <w:rPr>
          <w:rFonts w:ascii="Arial" w:hAnsi="Arial" w:cs="Arial"/>
          <w:b/>
          <w:sz w:val="20"/>
          <w:szCs w:val="20"/>
        </w:rPr>
      </w:pPr>
    </w:p>
    <w:p w:rsidR="006E0F10" w:rsidRPr="006E0F10" w:rsidRDefault="00393CEF" w:rsidP="006E0F10">
      <w:pPr>
        <w:pStyle w:val="Encabezado"/>
        <w:jc w:val="center"/>
        <w:rPr>
          <w:rFonts w:ascii="Arial" w:hAnsi="Arial" w:cs="Arial"/>
          <w:sz w:val="20"/>
          <w:szCs w:val="20"/>
        </w:rPr>
      </w:pPr>
      <w:r w:rsidRPr="006E0F10">
        <w:rPr>
          <w:rFonts w:ascii="Arial" w:hAnsi="Arial" w:cs="Arial"/>
          <w:b/>
          <w:sz w:val="20"/>
          <w:szCs w:val="20"/>
        </w:rPr>
        <w:t>Manife</w:t>
      </w:r>
      <w:bookmarkStart w:id="0" w:name="_GoBack"/>
      <w:bookmarkEnd w:id="0"/>
      <w:r w:rsidRPr="006E0F10">
        <w:rPr>
          <w:rFonts w:ascii="Arial" w:hAnsi="Arial" w:cs="Arial"/>
          <w:b/>
          <w:sz w:val="20"/>
          <w:szCs w:val="20"/>
        </w:rPr>
        <w:t>stación del domicilio</w:t>
      </w:r>
      <w:r w:rsidR="006E0F10" w:rsidRPr="006E0F10">
        <w:rPr>
          <w:rFonts w:ascii="Arial" w:hAnsi="Arial" w:cs="Arial"/>
          <w:b/>
          <w:sz w:val="20"/>
          <w:szCs w:val="20"/>
        </w:rPr>
        <w:t xml:space="preserve"> para oír y recibir notificaciones y documentos</w:t>
      </w:r>
      <w:r w:rsidR="006E0F10" w:rsidRPr="006E0F10">
        <w:rPr>
          <w:rFonts w:ascii="Arial" w:hAnsi="Arial" w:cs="Arial"/>
          <w:sz w:val="20"/>
          <w:szCs w:val="20"/>
        </w:rPr>
        <w:t xml:space="preserve"> </w:t>
      </w:r>
    </w:p>
    <w:p w:rsidR="0061308F" w:rsidRDefault="0061308F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sz w:val="20"/>
        </w:rPr>
      </w:pPr>
    </w:p>
    <w:p w:rsidR="0061308F" w:rsidRDefault="0061308F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0"/>
        </w:rPr>
      </w:pPr>
    </w:p>
    <w:p w:rsidR="001C406A" w:rsidRPr="001C406A" w:rsidRDefault="00393CEF" w:rsidP="001C406A">
      <w:pPr>
        <w:jc w:val="right"/>
        <w:rPr>
          <w:rFonts w:ascii="Arial" w:hAnsi="Arial" w:cs="Arial"/>
        </w:rPr>
      </w:pPr>
      <w:sdt>
        <w:sdtPr>
          <w:rPr>
            <w:rStyle w:val="Arial10Boldt"/>
          </w:rPr>
          <w:id w:val="193794831"/>
          <w:placeholder>
            <w:docPart w:val="71BAEDAB8837419699E0DDEC8C75E832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  <w:b w:val="0"/>
            <w:sz w:val="22"/>
          </w:rPr>
        </w:sdtEndPr>
        <w:sdtContent>
          <w:r w:rsid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sdtContent>
      </w:sdt>
      <w:r w:rsidR="001042F2">
        <w:rPr>
          <w:rFonts w:ascii="Arial" w:hAnsi="Arial" w:cs="Arial"/>
        </w:rPr>
        <w:t xml:space="preserve">, </w:t>
      </w:r>
      <w:sdt>
        <w:sdtPr>
          <w:rPr>
            <w:rStyle w:val="Arial10Boldt"/>
          </w:rPr>
          <w:id w:val="178199122"/>
          <w:placeholder>
            <w:docPart w:val="06A549C7CB854241900EA2494287AA41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rFonts w:cs="Arial"/>
            <w:b w:val="0"/>
            <w:sz w:val="22"/>
          </w:rPr>
        </w:sdtEndPr>
        <w:sdtContent>
          <w:r w:rsid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sdtContent>
      </w:sdt>
      <w:r w:rsidR="00A46DBD">
        <w:rPr>
          <w:rFonts w:ascii="Arial" w:hAnsi="Arial" w:cs="Arial"/>
          <w:i/>
        </w:rPr>
        <w:t>.</w:t>
      </w:r>
    </w:p>
    <w:p w:rsidR="001C406A" w:rsidRPr="001C406A" w:rsidRDefault="001C406A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1C406A" w:rsidRDefault="001C406A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630F25" w:rsidRPr="001C406A" w:rsidRDefault="00630F25" w:rsidP="001C406A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1C406A" w:rsidRPr="001042F2" w:rsidRDefault="00393CEF" w:rsidP="001C406A">
      <w:pPr>
        <w:tabs>
          <w:tab w:val="left" w:pos="426"/>
          <w:tab w:val="left" w:pos="993"/>
        </w:tabs>
        <w:rPr>
          <w:rFonts w:ascii="Arial" w:hAnsi="Arial" w:cs="Arial"/>
        </w:rPr>
      </w:pPr>
      <w:sdt>
        <w:sdtPr>
          <w:rPr>
            <w:rStyle w:val="Arial10Boldt"/>
          </w:rPr>
          <w:id w:val="193794715"/>
          <w:placeholder>
            <w:docPart w:val="B0522C9909134D6990027D91B03B78C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sz w:val="22"/>
          </w:rPr>
        </w:sdtEndPr>
        <w:sdtContent>
          <w:r w:rsidR="001042F2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8F7B96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3</w:t>
          </w:r>
          <w:r w:rsidR="001042F2" w:rsidRPr="0046042A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y  cargo del titular de la convocante</w:t>
          </w:r>
          <w:r w:rsidR="001042F2" w:rsidRPr="0046042A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1C406A" w:rsidRPr="001C406A" w:rsidRDefault="00393CEF" w:rsidP="001C406A">
      <w:pPr>
        <w:rPr>
          <w:rFonts w:ascii="Arial" w:hAnsi="Arial" w:cs="Arial"/>
        </w:rPr>
      </w:pPr>
      <w:sdt>
        <w:sdtPr>
          <w:rPr>
            <w:rStyle w:val="Arial10Boldt"/>
          </w:rPr>
          <w:id w:val="-170713021"/>
          <w:placeholder>
            <w:docPart w:val="5FF08F0CA9F24FEB86A0A963EA743885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 w:cs="Arial"/>
            <w:b w:val="0"/>
            <w:color w:val="808080"/>
            <w:sz w:val="22"/>
          </w:rPr>
        </w:sdtEndPr>
        <w:sdtContent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 w:rsid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="001042F2" w:rsidRP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="001042F2"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1042F2">
        <w:rPr>
          <w:rFonts w:ascii="Arial" w:hAnsi="Arial" w:cs="Arial"/>
          <w:i/>
        </w:rPr>
        <w:t xml:space="preserve"> </w:t>
      </w:r>
    </w:p>
    <w:p w:rsidR="001C406A" w:rsidRPr="006E0F10" w:rsidRDefault="001C406A" w:rsidP="001C406A">
      <w:pPr>
        <w:tabs>
          <w:tab w:val="left" w:pos="426"/>
          <w:tab w:val="left" w:pos="993"/>
        </w:tabs>
        <w:rPr>
          <w:rFonts w:ascii="Arial" w:hAnsi="Arial" w:cs="Arial"/>
          <w:bCs/>
          <w:sz w:val="20"/>
          <w:szCs w:val="20"/>
        </w:rPr>
      </w:pPr>
      <w:r w:rsidRPr="006E0F10">
        <w:rPr>
          <w:rFonts w:ascii="Arial" w:hAnsi="Arial" w:cs="Arial"/>
          <w:bCs/>
          <w:sz w:val="20"/>
          <w:szCs w:val="20"/>
        </w:rPr>
        <w:t>P r e s e n t e.</w:t>
      </w:r>
    </w:p>
    <w:p w:rsidR="0061308F" w:rsidRPr="006E0F10" w:rsidRDefault="0061308F" w:rsidP="009F0DA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lang w:val="es-ES"/>
        </w:rPr>
      </w:pPr>
    </w:p>
    <w:p w:rsidR="0061308F" w:rsidRPr="006E0F10" w:rsidRDefault="0061308F" w:rsidP="009F0DA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lang w:val="es-ES"/>
        </w:rPr>
      </w:pPr>
    </w:p>
    <w:p w:rsidR="0061308F" w:rsidRPr="006E0F10" w:rsidRDefault="0061308F" w:rsidP="009F0DA6">
      <w:pPr>
        <w:tabs>
          <w:tab w:val="left" w:pos="426"/>
          <w:tab w:val="left" w:pos="993"/>
        </w:tabs>
        <w:jc w:val="both"/>
        <w:rPr>
          <w:rFonts w:ascii="Arial" w:hAnsi="Arial" w:cs="Arial"/>
          <w:sz w:val="20"/>
          <w:szCs w:val="20"/>
        </w:rPr>
      </w:pPr>
    </w:p>
    <w:p w:rsidR="0061308F" w:rsidRPr="005B0C8B" w:rsidRDefault="0061308F">
      <w:pPr>
        <w:jc w:val="both"/>
        <w:rPr>
          <w:rFonts w:ascii="Arial" w:hAnsi="Arial" w:cs="Arial"/>
          <w:sz w:val="20"/>
          <w:szCs w:val="20"/>
        </w:rPr>
      </w:pPr>
      <w:r w:rsidRPr="006E0F10">
        <w:rPr>
          <w:rFonts w:ascii="Arial" w:hAnsi="Arial" w:cs="Arial"/>
          <w:sz w:val="20"/>
          <w:szCs w:val="20"/>
        </w:rPr>
        <w:t>De conformidad c</w:t>
      </w:r>
      <w:r w:rsidR="006D12EA">
        <w:rPr>
          <w:rFonts w:ascii="Arial" w:hAnsi="Arial" w:cs="Arial"/>
          <w:sz w:val="20"/>
          <w:szCs w:val="20"/>
        </w:rPr>
        <w:t>on lo dispuesto en, el A</w:t>
      </w:r>
      <w:r w:rsidR="001C4F72" w:rsidRPr="006E0F10">
        <w:rPr>
          <w:rFonts w:ascii="Arial" w:hAnsi="Arial" w:cs="Arial"/>
          <w:sz w:val="20"/>
          <w:szCs w:val="20"/>
        </w:rPr>
        <w:t xml:space="preserve">rtículo </w:t>
      </w:r>
      <w:r w:rsidRPr="006E0F10">
        <w:rPr>
          <w:rFonts w:ascii="Arial" w:hAnsi="Arial" w:cs="Arial"/>
          <w:sz w:val="20"/>
          <w:szCs w:val="20"/>
        </w:rPr>
        <w:t>4</w:t>
      </w:r>
      <w:r w:rsidR="001C4F72" w:rsidRPr="006E0F10">
        <w:rPr>
          <w:rFonts w:ascii="Arial" w:hAnsi="Arial" w:cs="Arial"/>
          <w:sz w:val="20"/>
          <w:szCs w:val="20"/>
        </w:rPr>
        <w:t>2</w:t>
      </w:r>
      <w:r w:rsidRPr="006E0F10">
        <w:rPr>
          <w:rFonts w:ascii="Arial" w:hAnsi="Arial" w:cs="Arial"/>
          <w:sz w:val="20"/>
          <w:szCs w:val="20"/>
        </w:rPr>
        <w:t xml:space="preserve"> del Reglamento de la Ley de Obras Públicas y Servicios Relacionados con las Mismas</w:t>
      </w:r>
      <w:r w:rsidR="006D12EA">
        <w:rPr>
          <w:rFonts w:ascii="Arial" w:hAnsi="Arial" w:cs="Arial"/>
          <w:sz w:val="20"/>
          <w:szCs w:val="20"/>
        </w:rPr>
        <w:t>,</w:t>
      </w:r>
      <w:r w:rsidRPr="006E0F10">
        <w:rPr>
          <w:rFonts w:ascii="Arial" w:hAnsi="Arial" w:cs="Arial"/>
          <w:sz w:val="20"/>
          <w:szCs w:val="20"/>
        </w:rPr>
        <w:t xml:space="preserve"> </w:t>
      </w:r>
      <w:r w:rsidR="00A545FF" w:rsidRPr="006E0F10">
        <w:rPr>
          <w:rFonts w:ascii="Arial" w:hAnsi="Arial" w:cs="Arial"/>
          <w:sz w:val="20"/>
          <w:szCs w:val="20"/>
        </w:rPr>
        <w:t>y en</w:t>
      </w:r>
      <w:r w:rsidR="00E53E5D" w:rsidRPr="006E0F10">
        <w:rPr>
          <w:rFonts w:ascii="Arial" w:hAnsi="Arial" w:cs="Arial"/>
          <w:sz w:val="20"/>
          <w:szCs w:val="20"/>
        </w:rPr>
        <w:t xml:space="preserve"> </w:t>
      </w:r>
      <w:r w:rsidR="00A545FF" w:rsidRPr="006E0F10">
        <w:rPr>
          <w:rFonts w:ascii="Arial" w:hAnsi="Arial" w:cs="Arial"/>
          <w:sz w:val="20"/>
          <w:szCs w:val="20"/>
        </w:rPr>
        <w:t>las bases de</w:t>
      </w:r>
      <w:r w:rsidR="00C046B4" w:rsidRPr="006E0F10">
        <w:rPr>
          <w:rFonts w:ascii="Arial" w:hAnsi="Arial" w:cs="Arial"/>
          <w:sz w:val="20"/>
          <w:szCs w:val="20"/>
        </w:rPr>
        <w:t xml:space="preserve"> participación </w:t>
      </w:r>
      <w:r w:rsidR="00A607CD" w:rsidRPr="006E0F10">
        <w:rPr>
          <w:rFonts w:ascii="Arial" w:hAnsi="Arial" w:cs="Arial"/>
          <w:sz w:val="20"/>
          <w:szCs w:val="20"/>
        </w:rPr>
        <w:t xml:space="preserve">de </w:t>
      </w:r>
      <w:r w:rsidR="00C046B4" w:rsidRPr="006E0F10">
        <w:rPr>
          <w:rFonts w:ascii="Arial" w:hAnsi="Arial" w:cs="Arial"/>
          <w:sz w:val="20"/>
          <w:szCs w:val="20"/>
        </w:rPr>
        <w:t>la</w:t>
      </w:r>
      <w:r w:rsidR="00092E33">
        <w:rPr>
          <w:rFonts w:ascii="Arial" w:hAnsi="Arial" w:cs="Arial"/>
        </w:rPr>
        <w:t xml:space="preserve"> </w:t>
      </w:r>
      <w:sdt>
        <w:sdtPr>
          <w:rPr>
            <w:rStyle w:val="Arial10"/>
          </w:rPr>
          <w:id w:val="762195444"/>
          <w:placeholder>
            <w:docPart w:val="F60E0FEB53A54BF78228B6EC0338EDCC"/>
          </w:placeholder>
          <w:docPartList>
            <w:docPartGallery w:val="Quick Parts"/>
          </w:docPartList>
        </w:sdtPr>
        <w:sdtEndPr>
          <w:rPr>
            <w:rStyle w:val="Arial10"/>
          </w:rPr>
        </w:sdtEndPr>
        <w:sdtContent>
          <w:r w:rsidR="00092E33" w:rsidRPr="008F7B96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>(</w:t>
          </w:r>
          <w:r w:rsidR="008F7B96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>5</w:t>
          </w:r>
          <w:r w:rsidR="00092E33" w:rsidRPr="008F7B96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 xml:space="preserve"> Tipo de </w:t>
          </w:r>
          <w:r w:rsidR="008F7B96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>procedimiento de contratación</w:t>
          </w:r>
          <w:r w:rsidR="00092E33" w:rsidRPr="008F7B96">
            <w:rPr>
              <w:rStyle w:val="Arial10"/>
              <w:rFonts w:eastAsiaTheme="minorHAnsi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="00046FFD" w:rsidRPr="006E0F10">
        <w:rPr>
          <w:rFonts w:ascii="Arial" w:hAnsi="Arial" w:cs="Arial"/>
          <w:color w:val="000000"/>
          <w:sz w:val="20"/>
          <w:szCs w:val="20"/>
        </w:rPr>
        <w:t xml:space="preserve">, </w:t>
      </w:r>
      <w:r w:rsidR="00046FFD" w:rsidRPr="006E0F10">
        <w:rPr>
          <w:rFonts w:ascii="Arial" w:hAnsi="Arial" w:cs="Arial"/>
          <w:b/>
          <w:color w:val="0000FF"/>
          <w:sz w:val="20"/>
          <w:szCs w:val="20"/>
        </w:rPr>
        <w:t xml:space="preserve"> </w:t>
      </w:r>
      <w:r w:rsidR="00046FFD" w:rsidRPr="006E0F10">
        <w:rPr>
          <w:rFonts w:ascii="Arial" w:hAnsi="Arial" w:cs="Arial"/>
          <w:sz w:val="20"/>
          <w:szCs w:val="20"/>
        </w:rPr>
        <w:t>No.</w:t>
      </w:r>
      <w:r w:rsidR="00092E33">
        <w:rPr>
          <w:rFonts w:ascii="Arial" w:hAnsi="Arial" w:cs="Arial"/>
        </w:rPr>
        <w:t xml:space="preserve"> </w:t>
      </w:r>
      <w:sdt>
        <w:sdtPr>
          <w:rPr>
            <w:rStyle w:val="Arial10"/>
            <w:rFonts w:cs="Arial"/>
            <w:color w:val="808080" w:themeColor="background1" w:themeShade="80"/>
            <w:sz w:val="16"/>
            <w:szCs w:val="16"/>
          </w:rPr>
          <w:id w:val="-2022764535"/>
          <w:placeholder>
            <w:docPart w:val="0DBB209529834BE5B1318B462099B24B"/>
          </w:placeholder>
          <w:showingPlcHdr/>
          <w:docPartList>
            <w:docPartGallery w:val="Quick Parts"/>
          </w:docPartList>
        </w:sdtPr>
        <w:sdtEndPr>
          <w:rPr>
            <w:rStyle w:val="Arial11"/>
            <w:b/>
            <w:color w:val="auto"/>
            <w:sz w:val="22"/>
            <w:szCs w:val="22"/>
          </w:rPr>
        </w:sdtEndPr>
        <w:sdtContent>
          <w:r w:rsid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(6</w:t>
          </w:r>
          <w:r w:rsidR="00092E33" w:rsidRP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Número de </w:t>
          </w:r>
          <w:r w:rsid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procedimiento de contr</w:t>
          </w:r>
          <w:r w:rsidR="005B0C8B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a</w:t>
          </w:r>
          <w:r w:rsid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tación</w:t>
          </w:r>
          <w:r w:rsidR="00092E33" w:rsidRP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  <w:r w:rsidRPr="006D12EA">
        <w:rPr>
          <w:rFonts w:ascii="Arial" w:hAnsi="Arial" w:cs="Arial"/>
          <w:sz w:val="20"/>
          <w:szCs w:val="20"/>
        </w:rPr>
        <w:t>, para la contratación de</w:t>
      </w:r>
      <w:r w:rsidR="00E53E5D" w:rsidRPr="006D12EA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Style w:val="Arial10"/>
          </w:rPr>
          <w:id w:val="193794825"/>
          <w:placeholder>
            <w:docPart w:val="B6F7B09D0B3E4B79BE8D4F925A630E7B"/>
          </w:placeholder>
          <w:showingPlcHdr/>
          <w:docPartList>
            <w:docPartGallery w:val="Quick Parts"/>
          </w:docPartList>
        </w:sdtPr>
        <w:sdtEndPr>
          <w:rPr>
            <w:rStyle w:val="Arial11"/>
            <w:rFonts w:cs="Arial"/>
            <w:b/>
            <w:color w:val="000000"/>
            <w:sz w:val="22"/>
            <w:lang w:val="en-US"/>
          </w:rPr>
        </w:sdtEndPr>
        <w:sdtContent>
          <w:r w:rsidR="005B0C8B"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(7</w:t>
          </w:r>
          <w:r w:rsidR="00092E33"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Descripción de los trabajos)</w:t>
          </w:r>
        </w:sdtContent>
      </w:sdt>
      <w:r w:rsidR="009C24A3" w:rsidRPr="005B0C8B">
        <w:rPr>
          <w:rFonts w:ascii="Arial" w:hAnsi="Arial" w:cs="Arial"/>
          <w:sz w:val="20"/>
          <w:szCs w:val="20"/>
        </w:rPr>
        <w:t>,</w:t>
      </w:r>
      <w:r w:rsidRPr="005B0C8B">
        <w:rPr>
          <w:rFonts w:ascii="Arial" w:hAnsi="Arial" w:cs="Arial"/>
          <w:sz w:val="20"/>
          <w:szCs w:val="20"/>
        </w:rPr>
        <w:t xml:space="preserve"> manifestamos que el domicilio para oír y recibir </w:t>
      </w:r>
      <w:r w:rsidR="00E53E5D" w:rsidRPr="005B0C8B">
        <w:rPr>
          <w:rFonts w:ascii="Arial" w:hAnsi="Arial" w:cs="Arial"/>
          <w:sz w:val="20"/>
          <w:szCs w:val="20"/>
        </w:rPr>
        <w:t xml:space="preserve">toda clase de </w:t>
      </w:r>
      <w:r w:rsidR="00E674D1" w:rsidRPr="005B0C8B">
        <w:rPr>
          <w:rFonts w:ascii="Arial" w:hAnsi="Arial" w:cs="Arial"/>
          <w:sz w:val="20"/>
          <w:szCs w:val="20"/>
        </w:rPr>
        <w:t xml:space="preserve">notificaciones y documentos </w:t>
      </w:r>
      <w:r w:rsidRPr="005B0C8B">
        <w:rPr>
          <w:rFonts w:ascii="Arial" w:hAnsi="Arial" w:cs="Arial"/>
          <w:sz w:val="20"/>
          <w:szCs w:val="20"/>
        </w:rPr>
        <w:t xml:space="preserve">que </w:t>
      </w:r>
      <w:r w:rsidR="00E53E5D" w:rsidRPr="005B0C8B">
        <w:rPr>
          <w:rFonts w:ascii="Arial" w:hAnsi="Arial" w:cs="Arial"/>
          <w:sz w:val="20"/>
          <w:szCs w:val="20"/>
        </w:rPr>
        <w:t xml:space="preserve">resulten de los contratos y convenios que se celebren de conformidad con la mencionada Ley y su Reglamento </w:t>
      </w:r>
      <w:r w:rsidR="009C24A3" w:rsidRPr="005B0C8B">
        <w:rPr>
          <w:rFonts w:ascii="Arial" w:hAnsi="Arial" w:cs="Arial"/>
          <w:sz w:val="20"/>
          <w:szCs w:val="20"/>
        </w:rPr>
        <w:t>es</w:t>
      </w:r>
      <w:r w:rsidR="00E674D1" w:rsidRPr="005B0C8B">
        <w:rPr>
          <w:rFonts w:ascii="Arial" w:hAnsi="Arial" w:cs="Arial"/>
          <w:sz w:val="20"/>
          <w:szCs w:val="20"/>
        </w:rPr>
        <w:t>:</w:t>
      </w:r>
    </w:p>
    <w:p w:rsidR="0061308F" w:rsidRDefault="0061308F">
      <w:pPr>
        <w:pStyle w:val="Textoindependiente"/>
        <w:rPr>
          <w:rFonts w:cs="Arial"/>
          <w:sz w:val="24"/>
        </w:rPr>
      </w:pPr>
    </w:p>
    <w:tbl>
      <w:tblPr>
        <w:tblW w:w="89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2552"/>
        <w:gridCol w:w="3544"/>
      </w:tblGrid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Calle:</w:t>
            </w:r>
          </w:p>
          <w:p w:rsidR="00E674D1" w:rsidRDefault="00393CEF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081207133"/>
                <w:placeholder>
                  <w:docPart w:val="D51B3600DF8544CE9989BD3DDA9A1958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.1 Calle)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No.</w:t>
            </w:r>
          </w:p>
          <w:p w:rsidR="00E674D1" w:rsidRDefault="00393CEF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479695069"/>
                <w:placeholder>
                  <w:docPart w:val="9E802C8E267A46E5A1AB935E72E83C2B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.2 Número)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8404F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Colonia:</w:t>
            </w:r>
          </w:p>
          <w:p w:rsidR="00E674D1" w:rsidRDefault="00393CEF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635531992"/>
                <w:placeholder>
                  <w:docPart w:val="9C43930FB892437FBDF5898AFE6E5C74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.3 Colonia)</w:t>
                </w:r>
              </w:sdtContent>
            </w:sdt>
          </w:p>
        </w:tc>
      </w:tr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Ciudad:</w:t>
            </w:r>
          </w:p>
          <w:p w:rsidR="00E674D1" w:rsidRDefault="00393CEF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91213328"/>
                <w:placeholder>
                  <w:docPart w:val="F000E45414454E18BA70B89BE2CC42F1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sz w:val="16"/>
                    <w:szCs w:val="16"/>
                  </w:rPr>
                  <w:t>.4 Ciudad)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Código Postal:</w:t>
            </w:r>
          </w:p>
          <w:p w:rsidR="00E674D1" w:rsidRDefault="00393CEF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  <w:rFonts w:cs="Arial"/>
                  <w:sz w:val="16"/>
                  <w:szCs w:val="16"/>
                </w:rPr>
                <w:id w:val="-965575350"/>
                <w:placeholder>
                  <w:docPart w:val="4EC75940401A41269ED92DCECCE03D0B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.5 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Código p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ostal)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35E" w:rsidRPr="0058635E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Estado y País</w:t>
            </w:r>
            <w:r w:rsidR="00322D43" w:rsidRPr="0058635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E674D1" w:rsidRDefault="00393CEF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643269151"/>
                <w:placeholder>
                  <w:docPart w:val="168C7447662846738FDE8B44826E86BA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 xml:space="preserve">.6 </w:t>
                </w:r>
                <w:r w:rsidR="00D602F7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Estado y p</w:t>
                </w:r>
                <w:r w:rsidR="00322D43" w:rsidRPr="005B0C8B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aís)</w:t>
                </w:r>
              </w:sdtContent>
            </w:sdt>
          </w:p>
        </w:tc>
      </w:tr>
      <w:tr w:rsidR="00E674D1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Teléfono:</w:t>
            </w:r>
          </w:p>
          <w:p w:rsidR="00E674D1" w:rsidRDefault="00393CEF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245102680"/>
                <w:placeholder>
                  <w:docPart w:val="7D6D56A73A05435A8153DCB296DAE679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808080" w:themeColor="background1" w:themeShade="80"/>
                  <w:sz w:val="16"/>
                  <w:szCs w:val="16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.7 Teléfono)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8635E" w:rsidRPr="0058635E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>Fax:</w:t>
            </w:r>
          </w:p>
          <w:p w:rsidR="00E674D1" w:rsidRDefault="00393CEF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-1392108499"/>
                <w:placeholder>
                  <w:docPart w:val="394D4C801F6B48CCB6F90D92CE5AF72D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000000"/>
                  <w:sz w:val="22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.8 Fax)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635E" w:rsidRPr="0058635E" w:rsidRDefault="005B0C8B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58635E">
              <w:rPr>
                <w:rFonts w:ascii="Arial" w:hAnsi="Arial" w:cs="Arial"/>
                <w:b/>
                <w:sz w:val="20"/>
                <w:szCs w:val="20"/>
              </w:rPr>
              <w:t xml:space="preserve">Correo </w:t>
            </w:r>
            <w:r w:rsidR="00E674D1" w:rsidRPr="0058635E">
              <w:rPr>
                <w:rFonts w:ascii="Arial" w:hAnsi="Arial" w:cs="Arial"/>
                <w:b/>
                <w:sz w:val="20"/>
                <w:szCs w:val="20"/>
              </w:rPr>
              <w:t>electrónico:</w:t>
            </w:r>
          </w:p>
          <w:p w:rsidR="00E674D1" w:rsidRDefault="00393CEF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Style w:val="Arial10"/>
                </w:rPr>
                <w:id w:val="582802699"/>
                <w:placeholder>
                  <w:docPart w:val="D5B3647953A940FA873F0519179F1751"/>
                </w:placeholder>
                <w:showingPlcHdr/>
                <w:docPartList>
                  <w:docPartGallery w:val="Quick Parts"/>
                </w:docPartList>
              </w:sdtPr>
              <w:sdtEndPr>
                <w:rPr>
                  <w:rStyle w:val="Arial11"/>
                  <w:rFonts w:cs="Arial"/>
                  <w:b/>
                  <w:color w:val="808080" w:themeColor="background1" w:themeShade="80"/>
                  <w:sz w:val="16"/>
                  <w:szCs w:val="16"/>
                  <w:lang w:val="en-US"/>
                </w:rPr>
              </w:sdtEndPr>
              <w:sdtContent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(</w:t>
                </w:r>
                <w:r w:rsidR="00630F25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8</w:t>
                </w:r>
                <w:r w:rsidR="00322D43" w:rsidRPr="0041049F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16"/>
                    <w:szCs w:val="16"/>
                  </w:rPr>
                  <w:t>.9 Correo electrónico)</w:t>
                </w:r>
              </w:sdtContent>
            </w:sdt>
          </w:p>
        </w:tc>
      </w:tr>
    </w:tbl>
    <w:p w:rsidR="007E1306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E674D1" w:rsidRDefault="00E674D1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E674D1" w:rsidRDefault="00E674D1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7E1306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Cs w:val="24"/>
          <w:lang w:val="es-ES"/>
        </w:rPr>
      </w:pPr>
    </w:p>
    <w:p w:rsidR="008D2EC0" w:rsidRPr="00D602F7" w:rsidRDefault="00D602F7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0"/>
          <w:szCs w:val="20"/>
        </w:rPr>
      </w:pPr>
      <w:r w:rsidRPr="00D602F7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a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m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n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t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  <w:r w:rsidRPr="00D602F7">
        <w:rPr>
          <w:rFonts w:ascii="Arial" w:hAnsi="Arial" w:cs="Arial"/>
          <w:b/>
          <w:bCs/>
          <w:sz w:val="20"/>
          <w:szCs w:val="20"/>
        </w:rPr>
        <w:t>e</w:t>
      </w:r>
      <w:r>
        <w:rPr>
          <w:rFonts w:ascii="Arial" w:hAnsi="Arial" w:cs="Arial"/>
          <w:b/>
          <w:bCs/>
          <w:sz w:val="20"/>
          <w:szCs w:val="20"/>
        </w:rPr>
        <w:t>,</w:t>
      </w:r>
    </w:p>
    <w:p w:rsidR="008D2EC0" w:rsidRDefault="008D2EC0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8D2EC0" w:rsidRDefault="008D2EC0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</w:rPr>
      </w:pPr>
    </w:p>
    <w:p w:rsidR="0061308F" w:rsidRPr="001C406A" w:rsidRDefault="00A515C1">
      <w:pPr>
        <w:pStyle w:val="Textoindependiente2"/>
      </w:pPr>
      <w:r w:rsidRPr="00A515C1">
        <w:rPr>
          <w:sz w:val="22"/>
        </w:rPr>
        <w:t xml:space="preserve"> </w:t>
      </w:r>
      <w:sdt>
        <w:sdtPr>
          <w:rPr>
            <w:rStyle w:val="Arial10Boldt"/>
          </w:rPr>
          <w:id w:val="-1253735324"/>
          <w:placeholder>
            <w:docPart w:val="B6950F20EA1C48969611E680BD6334A8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b/>
            <w:sz w:val="22"/>
          </w:rPr>
        </w:sdtEndPr>
        <w:sdtContent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</w:t>
          </w:r>
          <w:r w:rsid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9</w:t>
          </w:r>
          <w:r w:rsidRPr="00630F25">
            <w:rPr>
              <w:b w:val="0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)</w:t>
          </w:r>
        </w:sdtContent>
      </w:sdt>
    </w:p>
    <w:p w:rsidR="0061308F" w:rsidRDefault="0061308F">
      <w:pPr>
        <w:pStyle w:val="Textoindependiente2"/>
      </w:pPr>
    </w:p>
    <w:p w:rsidR="0061308F" w:rsidRDefault="0061308F">
      <w:pPr>
        <w:rPr>
          <w:rFonts w:ascii="Arial" w:hAnsi="Arial" w:cs="Arial"/>
          <w:sz w:val="20"/>
        </w:rPr>
      </w:pPr>
    </w:p>
    <w:sectPr w:rsidR="0061308F" w:rsidSect="006E0F10">
      <w:headerReference w:type="default" r:id="rId8"/>
      <w:footerReference w:type="default" r:id="rId9"/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457" w:rsidRDefault="00FE3457" w:rsidP="009C24A3">
      <w:r>
        <w:separator/>
      </w:r>
    </w:p>
  </w:endnote>
  <w:endnote w:type="continuationSeparator" w:id="0">
    <w:p w:rsidR="00FE3457" w:rsidRDefault="00FE3457" w:rsidP="009C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975" w:rsidRPr="00E02212" w:rsidRDefault="00873975" w:rsidP="00873975">
    <w:pPr>
      <w:pStyle w:val="Piedepgina"/>
      <w:jc w:val="right"/>
      <w:rPr>
        <w:rFonts w:ascii="Arial" w:hAnsi="Arial" w:cs="Arial"/>
        <w:color w:val="808080" w:themeColor="background1" w:themeShade="80"/>
        <w:sz w:val="12"/>
        <w:szCs w:val="12"/>
      </w:rPr>
    </w:pPr>
    <w:r w:rsidRPr="00E02212">
      <w:rPr>
        <w:rFonts w:ascii="Arial" w:hAnsi="Arial" w:cs="Arial"/>
        <w:color w:val="808080" w:themeColor="background1" w:themeShade="80"/>
        <w:sz w:val="12"/>
        <w:szCs w:val="12"/>
      </w:rPr>
      <w:t>MP-</w:t>
    </w:r>
    <w:r w:rsidR="000B124F" w:rsidRPr="00E02212">
      <w:rPr>
        <w:rFonts w:ascii="Arial" w:hAnsi="Arial" w:cs="Arial"/>
        <w:color w:val="808080" w:themeColor="background1" w:themeShade="80"/>
        <w:sz w:val="12"/>
        <w:szCs w:val="12"/>
      </w:rPr>
      <w:t>200</w:t>
    </w:r>
    <w:r w:rsidRPr="00E02212">
      <w:rPr>
        <w:rFonts w:ascii="Arial" w:hAnsi="Arial" w:cs="Arial"/>
        <w:color w:val="808080" w:themeColor="background1" w:themeShade="80"/>
        <w:sz w:val="12"/>
        <w:szCs w:val="12"/>
      </w:rPr>
      <w:t>-PR02-P01-F19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457" w:rsidRDefault="00FE3457" w:rsidP="009C24A3">
      <w:r>
        <w:separator/>
      </w:r>
    </w:p>
  </w:footnote>
  <w:footnote w:type="continuationSeparator" w:id="0">
    <w:p w:rsidR="00FE3457" w:rsidRDefault="00FE3457" w:rsidP="009C2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1C406A" w:rsidTr="00DB3820">
      <w:tc>
        <w:tcPr>
          <w:tcW w:w="2235" w:type="dxa"/>
        </w:tcPr>
        <w:p w:rsidR="001C406A" w:rsidRDefault="00F5414D" w:rsidP="00DB3820">
          <w:pPr>
            <w:pStyle w:val="Encabezado"/>
          </w:pPr>
          <w:r>
            <w:rPr>
              <w:noProof/>
              <w:lang w:val="es-MX" w:eastAsia="es-MX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>
                    <wp:simplePos x="0" y="0"/>
                    <wp:positionH relativeFrom="column">
                      <wp:posOffset>-52705</wp:posOffset>
                    </wp:positionH>
                    <wp:positionV relativeFrom="paragraph">
                      <wp:posOffset>24130</wp:posOffset>
                    </wp:positionV>
                    <wp:extent cx="1278255" cy="633095"/>
                    <wp:effectExtent l="0" t="0" r="17145" b="14605"/>
                    <wp:wrapNone/>
                    <wp:docPr id="1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278255" cy="633095"/>
                            </a:xfrm>
                            <a:prstGeom prst="bevel">
                              <a:avLst>
                                <a:gd name="adj" fmla="val 12500"/>
                              </a:avLst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1C406A" w:rsidRPr="006E0F10" w:rsidRDefault="006E0F10" w:rsidP="006E0F10">
                                <w:pPr>
                                  <w:jc w:val="center"/>
                                  <w:rPr>
                                    <w:rFonts w:ascii="Arial" w:hAnsi="Arial" w:cs="Arial"/>
                                    <w:b/>
                                    <w:i/>
                                    <w:sz w:val="16"/>
                                    <w:szCs w:val="16"/>
                                  </w:rPr>
                                </w:pPr>
                                <w:r w:rsidRPr="006E0F10">
                                  <w:rPr>
                                    <w:rFonts w:ascii="Arial" w:hAnsi="Arial" w:cs="Arial"/>
                                    <w:b/>
                                    <w:i/>
                                    <w:sz w:val="16"/>
                                    <w:szCs w:val="16"/>
                                  </w:rPr>
                                  <w:t>Papel membretado del licitante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84" coordsize="21600,21600" o:spt="84" adj="2700" path="m,l,21600r21600,l21600,xem@0@0nfl@0@2@1@2@1@0xem,nfl@0@0em,21600nfl@0@2em21600,21600nfl@1@2em21600,nfl@1@0e">
                    <v:stroke joinstyle="miter"/>
                    <v:formulas>
                      <v:f eqn="val #0"/>
                      <v:f eqn="sum width 0 #0"/>
                      <v:f eqn="sum height 0 #0"/>
                      <v:f eqn="prod width 1 2"/>
                      <v:f eqn="prod height 1 2"/>
                      <v:f eqn="prod #0 1 2"/>
                      <v:f eqn="prod #0 3 2"/>
                      <v:f eqn="sum @1 @5 0"/>
                      <v:f eqn="sum @2 @5 0"/>
                    </v:formulas>
                    <v:path o:extrusionok="f" limo="10800,10800" o:connecttype="custom" o:connectlocs="0,@4;@0,@4;@3,21600;@3,@2;21600,@4;@1,@4;@3,0;@3,@0" textboxrect="@0,@0,@1,@2"/>
                    <v:handles>
                      <v:h position="#0,topLeft" switch="" xrange="0,10800"/>
                    </v:handles>
                    <o:complex v:ext="view"/>
                  </v:shapetype>
                  <v:shape id="AutoShape 3" o:spid="_x0000_s1026" type="#_x0000_t84" style="position:absolute;margin-left:-4.15pt;margin-top:1.9pt;width:100.65pt;height:49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">
                    <v:textbox>
                      <w:txbxContent>
                        <w:p w:rsidR="001C406A" w:rsidRPr="006E0F10" w:rsidRDefault="006E0F10" w:rsidP="006E0F10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 w:rsidRPr="006E0F10"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  <w:p w:rsidR="001C406A" w:rsidRDefault="001C406A" w:rsidP="00DB3820">
          <w:pPr>
            <w:pStyle w:val="Encabezado"/>
          </w:pPr>
        </w:p>
        <w:p w:rsidR="001C406A" w:rsidRDefault="001C406A" w:rsidP="00DB3820">
          <w:pPr>
            <w:pStyle w:val="Encabezado"/>
          </w:pPr>
        </w:p>
        <w:p w:rsidR="001C406A" w:rsidRDefault="001C406A" w:rsidP="00DB3820">
          <w:pPr>
            <w:pStyle w:val="Encabezado"/>
          </w:pPr>
        </w:p>
      </w:tc>
      <w:tc>
        <w:tcPr>
          <w:tcW w:w="6743" w:type="dxa"/>
        </w:tcPr>
        <w:p w:rsidR="001C406A" w:rsidRPr="002C7DA4" w:rsidRDefault="001C406A" w:rsidP="006E0F10">
          <w:pPr>
            <w:pStyle w:val="Encabezado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</w:tbl>
  <w:p w:rsidR="001C406A" w:rsidRDefault="001C406A" w:rsidP="001C406A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24A3"/>
    <w:rsid w:val="00046FFD"/>
    <w:rsid w:val="000623A0"/>
    <w:rsid w:val="00092E33"/>
    <w:rsid w:val="000B095A"/>
    <w:rsid w:val="000B124F"/>
    <w:rsid w:val="000D798E"/>
    <w:rsid w:val="001042F2"/>
    <w:rsid w:val="001313CF"/>
    <w:rsid w:val="00135956"/>
    <w:rsid w:val="001C406A"/>
    <w:rsid w:val="001C4F72"/>
    <w:rsid w:val="002C37DB"/>
    <w:rsid w:val="002F4B31"/>
    <w:rsid w:val="00306371"/>
    <w:rsid w:val="00322D43"/>
    <w:rsid w:val="0032371D"/>
    <w:rsid w:val="0035337B"/>
    <w:rsid w:val="00393CEF"/>
    <w:rsid w:val="00403A1A"/>
    <w:rsid w:val="0041049F"/>
    <w:rsid w:val="0046042A"/>
    <w:rsid w:val="004D0950"/>
    <w:rsid w:val="0058635E"/>
    <w:rsid w:val="00597059"/>
    <w:rsid w:val="005B0C8B"/>
    <w:rsid w:val="0061308F"/>
    <w:rsid w:val="00630F25"/>
    <w:rsid w:val="006A1FEC"/>
    <w:rsid w:val="006D12EA"/>
    <w:rsid w:val="006D7D29"/>
    <w:rsid w:val="006E0F10"/>
    <w:rsid w:val="006E5073"/>
    <w:rsid w:val="007144ED"/>
    <w:rsid w:val="0078028C"/>
    <w:rsid w:val="00780503"/>
    <w:rsid w:val="007E1306"/>
    <w:rsid w:val="007F22E3"/>
    <w:rsid w:val="0080225E"/>
    <w:rsid w:val="00873975"/>
    <w:rsid w:val="008D2EC0"/>
    <w:rsid w:val="008F7B96"/>
    <w:rsid w:val="00904D98"/>
    <w:rsid w:val="00924F0A"/>
    <w:rsid w:val="009C24A3"/>
    <w:rsid w:val="009F0DA6"/>
    <w:rsid w:val="00A46DBD"/>
    <w:rsid w:val="00A515C1"/>
    <w:rsid w:val="00A545FF"/>
    <w:rsid w:val="00A607CD"/>
    <w:rsid w:val="00A9715F"/>
    <w:rsid w:val="00AE4437"/>
    <w:rsid w:val="00AF6F83"/>
    <w:rsid w:val="00BA3CB0"/>
    <w:rsid w:val="00BC1897"/>
    <w:rsid w:val="00C046B4"/>
    <w:rsid w:val="00D602F7"/>
    <w:rsid w:val="00D8404F"/>
    <w:rsid w:val="00DB3820"/>
    <w:rsid w:val="00E02212"/>
    <w:rsid w:val="00E53E5D"/>
    <w:rsid w:val="00E674D1"/>
    <w:rsid w:val="00EA0545"/>
    <w:rsid w:val="00EF5C95"/>
    <w:rsid w:val="00F5414D"/>
    <w:rsid w:val="00F64E6D"/>
    <w:rsid w:val="00FE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pPr>
      <w:jc w:val="center"/>
    </w:pPr>
    <w:rPr>
      <w:rFonts w:ascii="Arial" w:hAnsi="Arial"/>
      <w:b/>
      <w:sz w:val="20"/>
      <w:szCs w:val="20"/>
      <w:lang w:val="es-ES_tradnl"/>
    </w:rPr>
  </w:style>
  <w:style w:type="paragraph" w:styleId="Textoindependiente">
    <w:name w:val="Body Text"/>
    <w:basedOn w:val="Normal"/>
    <w:semiHidden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tabs>
        <w:tab w:val="left" w:pos="-720"/>
      </w:tabs>
      <w:suppressAutoHyphens/>
      <w:jc w:val="both"/>
    </w:pPr>
    <w:rPr>
      <w:rFonts w:ascii="Arial" w:hAnsi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semiHidden/>
    <w:pPr>
      <w:tabs>
        <w:tab w:val="left" w:pos="426"/>
        <w:tab w:val="left" w:pos="993"/>
      </w:tabs>
      <w:jc w:val="center"/>
    </w:pPr>
    <w:rPr>
      <w:rFonts w:ascii="Arial" w:hAnsi="Arial" w:cs="Arial"/>
      <w:b/>
    </w:rPr>
  </w:style>
  <w:style w:type="paragraph" w:styleId="Textoindependiente3">
    <w:name w:val="Body Text 3"/>
    <w:basedOn w:val="Normal"/>
    <w:semiHidden/>
    <w:pPr>
      <w:jc w:val="center"/>
    </w:pPr>
    <w:rPr>
      <w:rFonts w:ascii="Arial" w:hAnsi="Arial" w:cs="Arial"/>
      <w:bCs/>
      <w:sz w:val="20"/>
    </w:r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9C24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C24A3"/>
    <w:rPr>
      <w:sz w:val="24"/>
      <w:szCs w:val="24"/>
      <w:lang w:val="es-ES" w:eastAsia="es-ES"/>
    </w:rPr>
  </w:style>
  <w:style w:type="paragraph" w:customStyle="1" w:styleId="Lista22">
    <w:name w:val="Lista 22"/>
    <w:basedOn w:val="Normal"/>
    <w:rsid w:val="00E674D1"/>
    <w:pPr>
      <w:suppressAutoHyphens/>
      <w:ind w:left="566" w:hanging="283"/>
    </w:pPr>
    <w:rPr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1042F2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1042F2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2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2F2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8F7B96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8F7B96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pPr>
      <w:jc w:val="center"/>
    </w:pPr>
    <w:rPr>
      <w:rFonts w:ascii="Arial" w:hAnsi="Arial"/>
      <w:b/>
      <w:sz w:val="20"/>
      <w:szCs w:val="20"/>
      <w:lang w:val="es-ES_tradnl"/>
    </w:rPr>
  </w:style>
  <w:style w:type="paragraph" w:styleId="Textoindependiente">
    <w:name w:val="Body Text"/>
    <w:basedOn w:val="Normal"/>
    <w:semiHidden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BodyText21">
    <w:name w:val="Body Text 21"/>
    <w:basedOn w:val="Normal"/>
    <w:pPr>
      <w:widowControl w:val="0"/>
      <w:tabs>
        <w:tab w:val="left" w:pos="-720"/>
      </w:tabs>
      <w:suppressAutoHyphens/>
      <w:jc w:val="both"/>
    </w:pPr>
    <w:rPr>
      <w:rFonts w:ascii="Arial" w:hAnsi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semiHidden/>
    <w:pPr>
      <w:tabs>
        <w:tab w:val="left" w:pos="426"/>
        <w:tab w:val="left" w:pos="993"/>
      </w:tabs>
      <w:jc w:val="center"/>
    </w:pPr>
    <w:rPr>
      <w:rFonts w:ascii="Arial" w:hAnsi="Arial" w:cs="Arial"/>
      <w:b/>
    </w:rPr>
  </w:style>
  <w:style w:type="paragraph" w:styleId="Textoindependiente3">
    <w:name w:val="Body Text 3"/>
    <w:basedOn w:val="Normal"/>
    <w:semiHidden/>
    <w:pPr>
      <w:jc w:val="center"/>
    </w:pPr>
    <w:rPr>
      <w:rFonts w:ascii="Arial" w:hAnsi="Arial" w:cs="Arial"/>
      <w:bCs/>
      <w:sz w:val="20"/>
    </w:rPr>
  </w:style>
  <w:style w:type="paragraph" w:styleId="Piedepgina">
    <w:name w:val="footer"/>
    <w:basedOn w:val="Normal"/>
    <w:semiHidden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9C24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C24A3"/>
    <w:rPr>
      <w:sz w:val="24"/>
      <w:szCs w:val="24"/>
      <w:lang w:val="es-ES" w:eastAsia="es-ES"/>
    </w:rPr>
  </w:style>
  <w:style w:type="paragraph" w:customStyle="1" w:styleId="Lista22">
    <w:name w:val="Lista 22"/>
    <w:basedOn w:val="Normal"/>
    <w:rsid w:val="00E674D1"/>
    <w:pPr>
      <w:suppressAutoHyphens/>
      <w:ind w:left="566" w:hanging="283"/>
    </w:pPr>
    <w:rPr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1042F2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1042F2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2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2F2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8F7B96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8F7B96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2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1BAEDAB8837419699E0DDEC8C75E8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FD5F9-37E5-4218-B253-7F27EAD93CD8}"/>
      </w:docPartPr>
      <w:docPartBody>
        <w:p w:rsidR="00EF62AA" w:rsidRDefault="004F4290" w:rsidP="004F4290">
          <w:pPr>
            <w:pStyle w:val="71BAEDAB8837419699E0DDEC8C75E832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p>
      </w:docPartBody>
    </w:docPart>
    <w:docPart>
      <w:docPartPr>
        <w:name w:val="06A549C7CB854241900EA2494287A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B3AF9-6A0B-4110-9DB4-540B6E1B0AE2}"/>
      </w:docPartPr>
      <w:docPartBody>
        <w:p w:rsidR="00EF62AA" w:rsidRDefault="004F4290" w:rsidP="004F4290">
          <w:pPr>
            <w:pStyle w:val="06A549C7CB854241900EA2494287AA41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p>
      </w:docPartBody>
    </w:docPart>
    <w:docPart>
      <w:docPartPr>
        <w:name w:val="B0522C9909134D6990027D91B03B7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20AE5E-E04F-4D7E-9576-D335649819DE}"/>
      </w:docPartPr>
      <w:docPartBody>
        <w:p w:rsidR="00EF62AA" w:rsidRDefault="004F4290" w:rsidP="004F4290">
          <w:pPr>
            <w:pStyle w:val="B0522C9909134D6990027D91B03B78C15"/>
          </w:pP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3</w:t>
          </w:r>
          <w:r w:rsidRPr="008F7B96">
            <w:rPr>
              <w:rFonts w:ascii="Arial" w:hAnsi="Arial" w:cs="Arial"/>
              <w:i/>
              <w:color w:val="A6A6A6" w:themeColor="background1" w:themeShade="A6"/>
              <w:sz w:val="16"/>
              <w:szCs w:val="16"/>
            </w:rPr>
            <w:t xml:space="preserve"> Nombre y  cargo del titular de la convocante</w:t>
          </w: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5FF08F0CA9F24FEB86A0A963EA7438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F281E-0271-4F0C-A3E0-14A2470F7F1C}"/>
      </w:docPartPr>
      <w:docPartBody>
        <w:p w:rsidR="00EF62AA" w:rsidRDefault="004F4290" w:rsidP="004F4290">
          <w:pPr>
            <w:pStyle w:val="5FF08F0CA9F24FEB86A0A963EA7438855"/>
          </w:pP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F60E0FEB53A54BF78228B6EC0338ED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293ED4-A2E3-4BCF-9DDA-10E4015474A7}"/>
      </w:docPartPr>
      <w:docPartBody>
        <w:p w:rsidR="00EF62AA" w:rsidRDefault="00D12A5D" w:rsidP="00D12A5D">
          <w:pPr>
            <w:pStyle w:val="F60E0FEB53A54BF78228B6EC0338EDCC"/>
          </w:pPr>
          <w:r>
            <w:rPr>
              <w:rStyle w:val="Textodelmarcadordeposicin"/>
              <w:rFonts w:eastAsiaTheme="minorHAnsi" w:cstheme="minorHAnsi"/>
              <w:b/>
              <w:i/>
              <w:sz w:val="18"/>
              <w:szCs w:val="18"/>
            </w:rPr>
            <w:t>(6 Número de procedimiento de contratación)</w:t>
          </w:r>
        </w:p>
      </w:docPartBody>
    </w:docPart>
    <w:docPart>
      <w:docPartPr>
        <w:name w:val="0DBB209529834BE5B1318B462099B2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80F777-BBBE-4C57-8EE5-7F732A56F1E4}"/>
      </w:docPartPr>
      <w:docPartBody>
        <w:p w:rsidR="00EF62AA" w:rsidRDefault="004F4290" w:rsidP="004F4290">
          <w:pPr>
            <w:pStyle w:val="0DBB209529834BE5B1318B462099B24B5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(6</w:t>
          </w:r>
          <w:r w:rsidRP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Número de 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procedimiento de contratación</w:t>
          </w:r>
          <w:r w:rsidRP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B6F7B09D0B3E4B79BE8D4F925A630E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B8F053-4109-48EC-9B13-844B54B7B406}"/>
      </w:docPartPr>
      <w:docPartBody>
        <w:p w:rsidR="00EF62AA" w:rsidRDefault="004F4290" w:rsidP="004F4290">
          <w:pPr>
            <w:pStyle w:val="B6F7B09D0B3E4B79BE8D4F925A630E7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(7 Descripción de los trabajos)</w:t>
          </w:r>
        </w:p>
      </w:docPartBody>
    </w:docPart>
    <w:docPart>
      <w:docPartPr>
        <w:name w:val="B6950F20EA1C48969611E680BD6334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A4309-312A-43A7-AB5F-FFA76714105D}"/>
      </w:docPartPr>
      <w:docPartBody>
        <w:p w:rsidR="00EF62AA" w:rsidRDefault="004F4290" w:rsidP="004F4290">
          <w:pPr>
            <w:pStyle w:val="B6950F20EA1C48969611E680BD6334A85"/>
          </w:pP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9</w:t>
          </w:r>
          <w:r w:rsidRPr="00630F25">
            <w:rPr>
              <w:b w:val="0"/>
              <w:i/>
              <w:color w:val="808080" w:themeColor="background1" w:themeShade="80"/>
              <w:sz w:val="16"/>
              <w:szCs w:val="16"/>
            </w:rPr>
            <w:t xml:space="preserve"> Nombre, cargo y firma del representante legal del licitante</w:t>
          </w:r>
          <w:r w:rsidRPr="00630F25">
            <w:rPr>
              <w:rStyle w:val="Textodelmarcadordeposicin"/>
              <w:b w:val="0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51B3600DF8544CE9989BD3DDA9A19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AFCAB-0770-40D3-AD56-0C0924AAA969}"/>
      </w:docPartPr>
      <w:docPartBody>
        <w:p w:rsidR="00EF62AA" w:rsidRDefault="004F4290" w:rsidP="004F4290">
          <w:pPr>
            <w:pStyle w:val="D51B3600DF8544CE9989BD3DDA9A1958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.1 Calle)</w:t>
          </w:r>
        </w:p>
      </w:docPartBody>
    </w:docPart>
    <w:docPart>
      <w:docPartPr>
        <w:name w:val="9E802C8E267A46E5A1AB935E72E83C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A6BF8-EE69-46A6-BF10-93FD19D308C1}"/>
      </w:docPartPr>
      <w:docPartBody>
        <w:p w:rsidR="00EF62AA" w:rsidRDefault="004F4290" w:rsidP="004F4290">
          <w:pPr>
            <w:pStyle w:val="9E802C8E267A46E5A1AB935E72E83C2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.2 Número)</w:t>
          </w:r>
        </w:p>
      </w:docPartBody>
    </w:docPart>
    <w:docPart>
      <w:docPartPr>
        <w:name w:val="9C43930FB892437FBDF5898AFE6E5C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5805BB-06A2-4D6D-8EA8-9256402BDCEE}"/>
      </w:docPartPr>
      <w:docPartBody>
        <w:p w:rsidR="00EF62AA" w:rsidRDefault="004F4290" w:rsidP="004F4290">
          <w:pPr>
            <w:pStyle w:val="9C43930FB892437FBDF5898AFE6E5C74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.3 Colonia)</w:t>
          </w:r>
        </w:p>
      </w:docPartBody>
    </w:docPart>
    <w:docPart>
      <w:docPartPr>
        <w:name w:val="F000E45414454E18BA70B89BE2CC42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1A26B-6786-4562-A727-F0AAA29E53F3}"/>
      </w:docPartPr>
      <w:docPartBody>
        <w:p w:rsidR="00EF62AA" w:rsidRDefault="004F4290" w:rsidP="004F4290">
          <w:pPr>
            <w:pStyle w:val="F000E45414454E18BA70B89BE2CC42F15"/>
          </w:pP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.4 Ciudad)</w:t>
          </w:r>
        </w:p>
      </w:docPartBody>
    </w:docPart>
    <w:docPart>
      <w:docPartPr>
        <w:name w:val="4EC75940401A41269ED92DCECCE03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3480A5-4327-47A3-B97A-BDD8F4146C85}"/>
      </w:docPartPr>
      <w:docPartBody>
        <w:p w:rsidR="00EF62AA" w:rsidRDefault="004F4290" w:rsidP="004F4290">
          <w:pPr>
            <w:pStyle w:val="4EC75940401A41269ED92DCECCE03D0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.5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Código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ostal)</w:t>
          </w:r>
        </w:p>
      </w:docPartBody>
    </w:docPart>
    <w:docPart>
      <w:docPartPr>
        <w:name w:val="168C7447662846738FDE8B44826E86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44889-8F72-45CE-AA26-0B070C163191}"/>
      </w:docPartPr>
      <w:docPartBody>
        <w:p w:rsidR="00EF62AA" w:rsidRDefault="004F4290" w:rsidP="004F4290">
          <w:pPr>
            <w:pStyle w:val="168C7447662846738FDE8B44826E86BA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.6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Estado y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aís)</w:t>
          </w:r>
        </w:p>
      </w:docPartBody>
    </w:docPart>
    <w:docPart>
      <w:docPartPr>
        <w:name w:val="7D6D56A73A05435A8153DCB296DAE6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0F6A3-4474-4F43-9BCD-B193BC7E28FD}"/>
      </w:docPartPr>
      <w:docPartBody>
        <w:p w:rsidR="00EF62AA" w:rsidRDefault="004F4290" w:rsidP="004F4290">
          <w:pPr>
            <w:pStyle w:val="7D6D56A73A05435A8153DCB296DAE679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.7 Teléfono)</w:t>
          </w:r>
        </w:p>
      </w:docPartBody>
    </w:docPart>
    <w:docPart>
      <w:docPartPr>
        <w:name w:val="394D4C801F6B48CCB6F90D92CE5AF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AA38B-8BD6-41BC-AF19-3AFA95FE66C7}"/>
      </w:docPartPr>
      <w:docPartBody>
        <w:p w:rsidR="00EF62AA" w:rsidRDefault="004F4290" w:rsidP="004F4290">
          <w:pPr>
            <w:pStyle w:val="394D4C801F6B48CCB6F90D92CE5AF72D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.8 Fax)</w:t>
          </w:r>
        </w:p>
      </w:docPartBody>
    </w:docPart>
    <w:docPart>
      <w:docPartPr>
        <w:name w:val="D5B3647953A940FA873F0519179F1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1943AB-6072-4501-8F19-E595126B3186}"/>
      </w:docPartPr>
      <w:docPartBody>
        <w:p w:rsidR="00EF62AA" w:rsidRDefault="004F4290" w:rsidP="004F4290">
          <w:pPr>
            <w:pStyle w:val="D5B3647953A940FA873F0519179F1751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.9 Correo electrónico)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2A5D"/>
    <w:rsid w:val="0032494C"/>
    <w:rsid w:val="004D3348"/>
    <w:rsid w:val="004F4290"/>
    <w:rsid w:val="009A2546"/>
    <w:rsid w:val="00AB2CCB"/>
    <w:rsid w:val="00D12A5D"/>
    <w:rsid w:val="00DC38B5"/>
    <w:rsid w:val="00EF6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429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F4290"/>
    <w:rPr>
      <w:color w:val="808080"/>
    </w:rPr>
  </w:style>
  <w:style w:type="paragraph" w:customStyle="1" w:styleId="71BAEDAB8837419699E0DDEC8C75E832">
    <w:name w:val="71BAEDAB8837419699E0DDEC8C75E832"/>
    <w:rsid w:val="00D12A5D"/>
  </w:style>
  <w:style w:type="paragraph" w:customStyle="1" w:styleId="06A549C7CB854241900EA2494287AA41">
    <w:name w:val="06A549C7CB854241900EA2494287AA41"/>
    <w:rsid w:val="00D12A5D"/>
  </w:style>
  <w:style w:type="paragraph" w:customStyle="1" w:styleId="B0522C9909134D6990027D91B03B78C1">
    <w:name w:val="B0522C9909134D6990027D91B03B78C1"/>
    <w:rsid w:val="00D12A5D"/>
  </w:style>
  <w:style w:type="paragraph" w:customStyle="1" w:styleId="5FF08F0CA9F24FEB86A0A963EA743885">
    <w:name w:val="5FF08F0CA9F24FEB86A0A963EA743885"/>
    <w:rsid w:val="00D12A5D"/>
  </w:style>
  <w:style w:type="paragraph" w:customStyle="1" w:styleId="F60E0FEB53A54BF78228B6EC0338EDCC">
    <w:name w:val="F60E0FEB53A54BF78228B6EC0338EDCC"/>
    <w:rsid w:val="00D12A5D"/>
  </w:style>
  <w:style w:type="paragraph" w:customStyle="1" w:styleId="0DBB209529834BE5B1318B462099B24B">
    <w:name w:val="0DBB209529834BE5B1318B462099B24B"/>
    <w:rsid w:val="00D12A5D"/>
  </w:style>
  <w:style w:type="paragraph" w:customStyle="1" w:styleId="B6F7B09D0B3E4B79BE8D4F925A630E7B">
    <w:name w:val="B6F7B09D0B3E4B79BE8D4F925A630E7B"/>
    <w:rsid w:val="00D12A5D"/>
  </w:style>
  <w:style w:type="paragraph" w:customStyle="1" w:styleId="B6950F20EA1C48969611E680BD6334A8">
    <w:name w:val="B6950F20EA1C48969611E680BD6334A8"/>
    <w:rsid w:val="00D12A5D"/>
  </w:style>
  <w:style w:type="paragraph" w:customStyle="1" w:styleId="D51B3600DF8544CE9989BD3DDA9A1958">
    <w:name w:val="D51B3600DF8544CE9989BD3DDA9A1958"/>
    <w:rsid w:val="00D12A5D"/>
  </w:style>
  <w:style w:type="paragraph" w:customStyle="1" w:styleId="9E802C8E267A46E5A1AB935E72E83C2B">
    <w:name w:val="9E802C8E267A46E5A1AB935E72E83C2B"/>
    <w:rsid w:val="00D12A5D"/>
  </w:style>
  <w:style w:type="paragraph" w:customStyle="1" w:styleId="9C43930FB892437FBDF5898AFE6E5C74">
    <w:name w:val="9C43930FB892437FBDF5898AFE6E5C74"/>
    <w:rsid w:val="00D12A5D"/>
  </w:style>
  <w:style w:type="paragraph" w:customStyle="1" w:styleId="F000E45414454E18BA70B89BE2CC42F1">
    <w:name w:val="F000E45414454E18BA70B89BE2CC42F1"/>
    <w:rsid w:val="00D12A5D"/>
  </w:style>
  <w:style w:type="paragraph" w:customStyle="1" w:styleId="4EC75940401A41269ED92DCECCE03D0B">
    <w:name w:val="4EC75940401A41269ED92DCECCE03D0B"/>
    <w:rsid w:val="00D12A5D"/>
  </w:style>
  <w:style w:type="paragraph" w:customStyle="1" w:styleId="168C7447662846738FDE8B44826E86BA">
    <w:name w:val="168C7447662846738FDE8B44826E86BA"/>
    <w:rsid w:val="00D12A5D"/>
  </w:style>
  <w:style w:type="paragraph" w:customStyle="1" w:styleId="7D6D56A73A05435A8153DCB296DAE679">
    <w:name w:val="7D6D56A73A05435A8153DCB296DAE679"/>
    <w:rsid w:val="00D12A5D"/>
  </w:style>
  <w:style w:type="paragraph" w:customStyle="1" w:styleId="394D4C801F6B48CCB6F90D92CE5AF72D">
    <w:name w:val="394D4C801F6B48CCB6F90D92CE5AF72D"/>
    <w:rsid w:val="00D12A5D"/>
  </w:style>
  <w:style w:type="paragraph" w:customStyle="1" w:styleId="D5B3647953A940FA873F0519179F1751">
    <w:name w:val="D5B3647953A940FA873F0519179F1751"/>
    <w:rsid w:val="00D12A5D"/>
  </w:style>
  <w:style w:type="paragraph" w:customStyle="1" w:styleId="71BAEDAB8837419699E0DDEC8C75E8321">
    <w:name w:val="71BAEDAB8837419699E0DDEC8C75E832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1">
    <w:name w:val="06A549C7CB854241900EA2494287AA4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1">
    <w:name w:val="B0522C9909134D6990027D91B03B78C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1">
    <w:name w:val="5FF08F0CA9F24FEB86A0A963EA743885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1">
    <w:name w:val="0DBB209529834BE5B1318B462099B24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1">
    <w:name w:val="B6F7B09D0B3E4B79BE8D4F925A630E7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1">
    <w:name w:val="D51B3600DF8544CE9989BD3DDA9A1958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1">
    <w:name w:val="9E802C8E267A46E5A1AB935E72E83C2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1">
    <w:name w:val="9C43930FB892437FBDF5898AFE6E5C74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1">
    <w:name w:val="F000E45414454E18BA70B89BE2CC42F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1">
    <w:name w:val="4EC75940401A41269ED92DCECCE03D0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1">
    <w:name w:val="168C7447662846738FDE8B44826E86BA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1">
    <w:name w:val="7D6D56A73A05435A8153DCB296DAE679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1">
    <w:name w:val="394D4C801F6B48CCB6F90D92CE5AF72D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1">
    <w:name w:val="D5B3647953A940FA873F0519179F175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1">
    <w:name w:val="B6950F20EA1C48969611E680BD6334A81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2">
    <w:name w:val="71BAEDAB8837419699E0DDEC8C75E832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2">
    <w:name w:val="06A549C7CB854241900EA2494287AA4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2">
    <w:name w:val="B0522C9909134D6990027D91B03B78C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2">
    <w:name w:val="5FF08F0CA9F24FEB86A0A963EA743885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2">
    <w:name w:val="0DBB209529834BE5B1318B462099B24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2">
    <w:name w:val="B6F7B09D0B3E4B79BE8D4F925A630E7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2">
    <w:name w:val="D51B3600DF8544CE9989BD3DDA9A1958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2">
    <w:name w:val="9E802C8E267A46E5A1AB935E72E83C2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2">
    <w:name w:val="9C43930FB892437FBDF5898AFE6E5C74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2">
    <w:name w:val="F000E45414454E18BA70B89BE2CC42F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2">
    <w:name w:val="4EC75940401A41269ED92DCECCE03D0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2">
    <w:name w:val="168C7447662846738FDE8B44826E86BA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2">
    <w:name w:val="7D6D56A73A05435A8153DCB296DAE679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2">
    <w:name w:val="394D4C801F6B48CCB6F90D92CE5AF72D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2">
    <w:name w:val="D5B3647953A940FA873F0519179F175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2">
    <w:name w:val="B6950F20EA1C48969611E680BD6334A82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3">
    <w:name w:val="71BAEDAB8837419699E0DDEC8C75E832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3">
    <w:name w:val="06A549C7CB854241900EA2494287AA4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3">
    <w:name w:val="B0522C9909134D6990027D91B03B78C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3">
    <w:name w:val="5FF08F0CA9F24FEB86A0A963EA743885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3">
    <w:name w:val="0DBB209529834BE5B1318B462099B24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3">
    <w:name w:val="B6F7B09D0B3E4B79BE8D4F925A630E7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3">
    <w:name w:val="D51B3600DF8544CE9989BD3DDA9A1958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3">
    <w:name w:val="9E802C8E267A46E5A1AB935E72E83C2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3">
    <w:name w:val="9C43930FB892437FBDF5898AFE6E5C74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3">
    <w:name w:val="F000E45414454E18BA70B89BE2CC42F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3">
    <w:name w:val="4EC75940401A41269ED92DCECCE03D0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3">
    <w:name w:val="168C7447662846738FDE8B44826E86BA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3">
    <w:name w:val="7D6D56A73A05435A8153DCB296DAE679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3">
    <w:name w:val="394D4C801F6B48CCB6F90D92CE5AF72D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3">
    <w:name w:val="D5B3647953A940FA873F0519179F175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3">
    <w:name w:val="B6950F20EA1C48969611E680BD6334A83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4">
    <w:name w:val="71BAEDAB8837419699E0DDEC8C75E832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4">
    <w:name w:val="06A549C7CB854241900EA2494287AA4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4">
    <w:name w:val="B0522C9909134D6990027D91B03B78C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4">
    <w:name w:val="5FF08F0CA9F24FEB86A0A963EA743885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4">
    <w:name w:val="0DBB209529834BE5B1318B462099B24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4">
    <w:name w:val="B6F7B09D0B3E4B79BE8D4F925A630E7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4">
    <w:name w:val="D51B3600DF8544CE9989BD3DDA9A1958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4">
    <w:name w:val="9E802C8E267A46E5A1AB935E72E83C2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4">
    <w:name w:val="9C43930FB892437FBDF5898AFE6E5C74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4">
    <w:name w:val="F000E45414454E18BA70B89BE2CC42F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4">
    <w:name w:val="4EC75940401A41269ED92DCECCE03D0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4">
    <w:name w:val="168C7447662846738FDE8B44826E86BA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4">
    <w:name w:val="7D6D56A73A05435A8153DCB296DAE679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4">
    <w:name w:val="394D4C801F6B48CCB6F90D92CE5AF72D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4">
    <w:name w:val="D5B3647953A940FA873F0519179F175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4">
    <w:name w:val="B6950F20EA1C48969611E680BD6334A84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5">
    <w:name w:val="71BAEDAB8837419699E0DDEC8C75E832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5">
    <w:name w:val="06A549C7CB854241900EA2494287AA4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5">
    <w:name w:val="B0522C9909134D6990027D91B03B78C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5">
    <w:name w:val="5FF08F0CA9F24FEB86A0A963EA743885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5">
    <w:name w:val="0DBB209529834BE5B1318B462099B24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5">
    <w:name w:val="B6F7B09D0B3E4B79BE8D4F925A630E7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5">
    <w:name w:val="D51B3600DF8544CE9989BD3DDA9A1958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5">
    <w:name w:val="9E802C8E267A46E5A1AB935E72E83C2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5">
    <w:name w:val="9C43930FB892437FBDF5898AFE6E5C74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5">
    <w:name w:val="F000E45414454E18BA70B89BE2CC42F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5">
    <w:name w:val="4EC75940401A41269ED92DCECCE03D0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5">
    <w:name w:val="168C7447662846738FDE8B44826E86BA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5">
    <w:name w:val="7D6D56A73A05435A8153DCB296DAE679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5">
    <w:name w:val="394D4C801F6B48CCB6F90D92CE5AF72D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5">
    <w:name w:val="D5B3647953A940FA873F0519179F175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5">
    <w:name w:val="B6950F20EA1C48969611E680BD6334A85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9CEF0D-BB3C-4CF7-8117-E6D3BD1DE2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9D5CE1CD.dotm</Template>
  <TotalTime>0</TotalTime>
  <Pages>1</Pages>
  <Words>180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No</vt:lpstr>
    </vt:vector>
  </TitlesOfParts>
  <Company>S.C.T.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No</dc:title>
  <dc:creator>Cesar</dc:creator>
  <cp:lastModifiedBy>N+E</cp:lastModifiedBy>
  <cp:revision>2</cp:revision>
  <cp:lastPrinted>2012-01-30T13:52:00Z</cp:lastPrinted>
  <dcterms:created xsi:type="dcterms:W3CDTF">2014-01-31T21:02:00Z</dcterms:created>
  <dcterms:modified xsi:type="dcterms:W3CDTF">2014-01-31T21:02:00Z</dcterms:modified>
</cp:coreProperties>
</file>